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6BF189C4" w:rsidR="00F642EA" w:rsidRPr="003B4576" w:rsidRDefault="008F16CD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</w:t>
      </w:r>
      <w:r w:rsidR="00BD6E1A" w:rsidRPr="003B4576">
        <w:rPr>
          <w:b/>
          <w:noProof/>
          <w:sz w:val="24"/>
        </w:rPr>
        <w:t>SA WG2 Meeting #</w:t>
      </w:r>
      <w:fldSimple w:instr=" DOCPROPERTY  MtgSeq  \* MERGEFORMAT ">
        <w:r w:rsidR="00844E5A" w:rsidRPr="003B4576">
          <w:rPr>
            <w:b/>
            <w:noProof/>
            <w:sz w:val="24"/>
          </w:rPr>
          <w:t>1</w:t>
        </w:r>
        <w:r w:rsidR="000D2D75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>6</w:t>
      </w:r>
      <w:r w:rsidR="00F642EA" w:rsidRPr="003B4576">
        <w:rPr>
          <w:b/>
          <w:i/>
          <w:noProof/>
          <w:sz w:val="28"/>
        </w:rPr>
        <w:tab/>
      </w:r>
      <w:r w:rsidR="00526CD4" w:rsidRPr="00880063">
        <w:rPr>
          <w:b/>
          <w:bCs/>
          <w:iCs/>
          <w:noProof/>
          <w:sz w:val="28"/>
        </w:rPr>
        <w:t>S2-24</w:t>
      </w:r>
      <w:r w:rsidR="00337F64">
        <w:rPr>
          <w:b/>
          <w:bCs/>
          <w:iCs/>
          <w:noProof/>
          <w:sz w:val="28"/>
        </w:rPr>
        <w:t>12316</w:t>
      </w:r>
    </w:p>
    <w:p w14:paraId="41F04B7D" w14:textId="1211866E" w:rsidR="00526CD4" w:rsidRPr="00207229" w:rsidRDefault="008F16CD" w:rsidP="00526C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fldSimple w:instr=" DOCPROPERTY  Location  \* MERGEFORMAT ">
        <w:r>
          <w:rPr>
            <w:sz w:val="24"/>
          </w:rPr>
          <w:t>Orlan</w:t>
        </w:r>
        <w:r w:rsidR="00471189">
          <w:rPr>
            <w:sz w:val="24"/>
          </w:rPr>
          <w:t>d</w:t>
        </w:r>
      </w:fldSimple>
      <w:r>
        <w:rPr>
          <w:sz w:val="24"/>
        </w:rPr>
        <w:t>o</w:t>
      </w:r>
      <w:r w:rsidR="00CC7666" w:rsidRPr="003B4576">
        <w:rPr>
          <w:sz w:val="24"/>
        </w:rPr>
        <w:t xml:space="preserve">, </w:t>
      </w:r>
      <w:r>
        <w:rPr>
          <w:sz w:val="24"/>
        </w:rPr>
        <w:t>FL,</w:t>
      </w:r>
      <w:r w:rsidR="00526CD4">
        <w:rPr>
          <w:sz w:val="24"/>
        </w:rPr>
        <w:t xml:space="preserve"> </w:t>
      </w:r>
      <w:r>
        <w:rPr>
          <w:sz w:val="24"/>
        </w:rPr>
        <w:t>USA</w:t>
      </w:r>
      <w:fldSimple w:instr=" DOCPROPERTY  Country  \* MERGEFORMAT "/>
      <w:r w:rsidR="00CC7666" w:rsidRPr="003B4576">
        <w:rPr>
          <w:sz w:val="24"/>
        </w:rPr>
        <w:t xml:space="preserve">, </w:t>
      </w:r>
      <w:r>
        <w:rPr>
          <w:sz w:val="24"/>
        </w:rPr>
        <w:t>18</w:t>
      </w:r>
      <w:r w:rsidR="00526CD4">
        <w:rPr>
          <w:sz w:val="24"/>
        </w:rPr>
        <w:t xml:space="preserve"> </w:t>
      </w:r>
      <w:r w:rsidR="00526CD4" w:rsidRPr="00880063">
        <w:rPr>
          <w:bCs/>
          <w:sz w:val="24"/>
        </w:rPr>
        <w:t xml:space="preserve">– 22 </w:t>
      </w:r>
      <w:r>
        <w:rPr>
          <w:sz w:val="24"/>
        </w:rPr>
        <w:t xml:space="preserve"> November</w:t>
      </w:r>
      <w:r w:rsidR="00526CD4">
        <w:rPr>
          <w:sz w:val="24"/>
        </w:rPr>
        <w:t>,</w:t>
      </w:r>
      <w:r w:rsidR="00260D9E">
        <w:rPr>
          <w:sz w:val="24"/>
        </w:rPr>
        <w:t xml:space="preserve"> 2024</w:t>
      </w:r>
      <w:r w:rsidR="0007498D" w:rsidRPr="003B4576">
        <w:rPr>
          <w:sz w:val="24"/>
        </w:rPr>
        <w:tab/>
      </w:r>
      <w:r w:rsidR="00526CD4" w:rsidRPr="00880063">
        <w:rPr>
          <w:bCs/>
        </w:rPr>
        <w:t xml:space="preserve">(revision of </w:t>
      </w:r>
      <w:r w:rsidR="00526CD4">
        <w:rPr>
          <w:bCs/>
        </w:rPr>
        <w:t>S2</w:t>
      </w:r>
      <w:r w:rsidR="00526CD4" w:rsidRPr="00880063">
        <w:rPr>
          <w:bCs/>
        </w:rPr>
        <w:t>-</w:t>
      </w:r>
      <w:r w:rsidR="00526CD4">
        <w:rPr>
          <w:bCs/>
        </w:rPr>
        <w:t>24x</w:t>
      </w:r>
      <w:r w:rsidR="00526CD4" w:rsidRPr="00880063">
        <w:rPr>
          <w:bCs/>
        </w:rPr>
        <w:t>xxxx)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D0CA5EF" w14:textId="46ED186E" w:rsidR="007A26CB" w:rsidRDefault="00507FCB" w:rsidP="007A26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526CD4">
        <w:rPr>
          <w:rFonts w:ascii="Arial" w:eastAsia="Batang" w:hAnsi="Arial"/>
          <w:b/>
          <w:sz w:val="24"/>
          <w:szCs w:val="24"/>
          <w:lang w:eastAsia="zh-CN"/>
        </w:rPr>
        <w:t>Apple</w:t>
      </w:r>
    </w:p>
    <w:p w14:paraId="7076F87B" w14:textId="77777777" w:rsidR="00526CD4" w:rsidRPr="007A26CB" w:rsidRDefault="00526CD4" w:rsidP="007A26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935BF7B" w14:textId="3AC8A32E" w:rsidR="00A11758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10F5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ID on Emergency Short Message Service</w:t>
      </w:r>
      <w:r w:rsidR="00337F64">
        <w:rPr>
          <w:rFonts w:ascii="Arial" w:eastAsia="Batang" w:hAnsi="Arial"/>
          <w:b/>
          <w:sz w:val="24"/>
          <w:szCs w:val="24"/>
          <w:lang w:val="en-US" w:eastAsia="zh-CN"/>
        </w:rPr>
        <w:t xml:space="preserve"> over IMS</w:t>
      </w:r>
    </w:p>
    <w:p w14:paraId="7A941DE8" w14:textId="77777777" w:rsidR="00526CD4" w:rsidRPr="00250E27" w:rsidRDefault="00526CD4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DFFB6EA" w14:textId="4BA1B070" w:rsidR="00A11758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0D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D4DFF55" w14:textId="77777777" w:rsidR="00526CD4" w:rsidRPr="00250E27" w:rsidRDefault="00526CD4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618F1B2" w14:textId="1DA829D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7E10F5">
        <w:rPr>
          <w:rFonts w:ascii="Arial" w:eastAsia="Batang" w:hAnsi="Arial"/>
          <w:b/>
          <w:sz w:val="24"/>
          <w:szCs w:val="24"/>
          <w:lang w:val="en-US" w:eastAsia="zh-CN"/>
        </w:rPr>
        <w:t>8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845EF4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7E10F5">
        <w:t xml:space="preserve">Study on </w:t>
      </w:r>
      <w:r w:rsidR="00F31FA5" w:rsidRPr="00F31FA5">
        <w:t>Emergency Short Message Service</w:t>
      </w:r>
      <w:r w:rsidR="000430E9">
        <w:t xml:space="preserve"> over IMS</w:t>
      </w:r>
    </w:p>
    <w:p w14:paraId="74A1766B" w14:textId="77777777" w:rsidR="00526CD4" w:rsidRPr="00207229" w:rsidRDefault="00526CD4" w:rsidP="00526CD4">
      <w:pPr>
        <w:pStyle w:val="Guidance"/>
      </w:pPr>
    </w:p>
    <w:p w14:paraId="7148EFEA" w14:textId="0A13077B" w:rsidR="00526CD4" w:rsidRPr="00207229" w:rsidRDefault="00526CD4" w:rsidP="00526CD4">
      <w:pPr>
        <w:pStyle w:val="Heading8"/>
        <w:rPr>
          <w:lang w:val="fr-FR"/>
        </w:rPr>
      </w:pPr>
      <w:proofErr w:type="spellStart"/>
      <w:proofErr w:type="gramStart"/>
      <w:r w:rsidRPr="00207229">
        <w:rPr>
          <w:lang w:val="fr-FR"/>
        </w:rPr>
        <w:t>Acronym</w:t>
      </w:r>
      <w:proofErr w:type="spellEnd"/>
      <w:r w:rsidRPr="00207229">
        <w:rPr>
          <w:lang w:val="fr-FR"/>
        </w:rPr>
        <w:t>:</w:t>
      </w:r>
      <w:proofErr w:type="gramEnd"/>
      <w:r w:rsidRPr="00207229">
        <w:rPr>
          <w:lang w:val="fr-FR"/>
        </w:rPr>
        <w:tab/>
        <w:t>FS_</w:t>
      </w:r>
      <w:proofErr w:type="spellStart"/>
      <w:r w:rsidR="000430E9" w:rsidRPr="007903A3">
        <w:rPr>
          <w:lang w:val="en-US"/>
        </w:rPr>
        <w:t>EmSMSoIMS</w:t>
      </w:r>
      <w:proofErr w:type="spellEnd"/>
    </w:p>
    <w:p w14:paraId="7F622E91" w14:textId="77777777" w:rsidR="00526CD4" w:rsidRDefault="00526CD4" w:rsidP="00526CD4"/>
    <w:p w14:paraId="758D7CF1" w14:textId="77777777" w:rsidR="00526CD4" w:rsidRPr="00526CD4" w:rsidRDefault="00526CD4" w:rsidP="00526CD4"/>
    <w:p w14:paraId="08EF19F0" w14:textId="77777777" w:rsidR="00526CD4" w:rsidRDefault="00B078D6" w:rsidP="006C2E80">
      <w:pPr>
        <w:pStyle w:val="Heading8"/>
      </w:pPr>
      <w:r>
        <w:t>Unique identifier</w:t>
      </w:r>
      <w:r w:rsidR="00F41A27">
        <w:t>:</w:t>
      </w:r>
    </w:p>
    <w:p w14:paraId="29B816E4" w14:textId="77777777" w:rsidR="00526CD4" w:rsidRPr="00207229" w:rsidRDefault="00526CD4" w:rsidP="00526CD4">
      <w:pPr>
        <w:pStyle w:val="Guidance"/>
      </w:pPr>
    </w:p>
    <w:p w14:paraId="645B7F94" w14:textId="400AFAB5" w:rsidR="00526CD4" w:rsidRDefault="00526CD4" w:rsidP="00526CD4">
      <w:pPr>
        <w:pStyle w:val="Heading8"/>
      </w:pPr>
      <w:r w:rsidRPr="00207229">
        <w:t>Potential target Release:</w:t>
      </w:r>
      <w:r w:rsidRPr="00207229">
        <w:tab/>
        <w:t>Rel-</w:t>
      </w:r>
      <w:r>
        <w:t>20</w:t>
      </w:r>
    </w:p>
    <w:p w14:paraId="51CF68C4" w14:textId="77777777" w:rsidR="00526CD4" w:rsidRPr="00207229" w:rsidRDefault="00526CD4" w:rsidP="00526CD4">
      <w:pPr>
        <w:pStyle w:val="Guidance"/>
      </w:pPr>
    </w:p>
    <w:p w14:paraId="1CF30E62" w14:textId="77777777" w:rsidR="00526CD4" w:rsidRPr="00207229" w:rsidRDefault="00526CD4" w:rsidP="00526CD4">
      <w:pPr>
        <w:pStyle w:val="Heading1"/>
        <w:rPr>
          <w:b/>
        </w:rPr>
      </w:pPr>
      <w:r w:rsidRPr="00207229">
        <w:t>1</w:t>
      </w:r>
      <w:r w:rsidRPr="00207229"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28D07A" w:rsidR="004260A5" w:rsidRDefault="00F23571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3540AA2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17129DFD" w:rsidR="004260A5" w:rsidRDefault="000430E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013A0436" w:rsidR="004260A5" w:rsidRDefault="000430E9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0B0EF8A4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4043B9C1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6CD4" w:rsidRPr="00207229" w14:paraId="12F05CBE" w14:textId="77777777" w:rsidTr="00923E06">
        <w:trPr>
          <w:cantSplit/>
          <w:jc w:val="center"/>
        </w:trPr>
        <w:tc>
          <w:tcPr>
            <w:tcW w:w="452" w:type="dxa"/>
          </w:tcPr>
          <w:p w14:paraId="018B8C9F" w14:textId="77777777" w:rsidR="00526CD4" w:rsidRPr="00207229" w:rsidRDefault="00526CD4" w:rsidP="00923E06">
            <w:pPr>
              <w:pStyle w:val="TAC"/>
            </w:pPr>
            <w:r w:rsidRPr="00207229">
              <w:t>X</w:t>
            </w:r>
          </w:p>
        </w:tc>
        <w:tc>
          <w:tcPr>
            <w:tcW w:w="2917" w:type="dxa"/>
            <w:shd w:val="clear" w:color="auto" w:fill="E0E0E0"/>
          </w:tcPr>
          <w:p w14:paraId="619E5A05" w14:textId="77777777" w:rsidR="00526CD4" w:rsidRPr="00207229" w:rsidRDefault="00526CD4" w:rsidP="00923E0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07229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6CD4" w:rsidRPr="00207229" w14:paraId="037EAD63" w14:textId="77777777" w:rsidTr="00923E06">
        <w:trPr>
          <w:cantSplit/>
          <w:jc w:val="center"/>
        </w:trPr>
        <w:tc>
          <w:tcPr>
            <w:tcW w:w="452" w:type="dxa"/>
          </w:tcPr>
          <w:p w14:paraId="2A22ABAF" w14:textId="77777777" w:rsidR="00526CD4" w:rsidRPr="00207229" w:rsidRDefault="00526CD4" w:rsidP="00923E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211711" w14:textId="77777777" w:rsidR="00526CD4" w:rsidRPr="00207229" w:rsidRDefault="00526CD4" w:rsidP="00923E0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07229">
              <w:rPr>
                <w:b w:val="0"/>
                <w:bCs/>
                <w:sz w:val="20"/>
              </w:rPr>
              <w:t>Normative – Stage 1</w:t>
            </w:r>
          </w:p>
        </w:tc>
      </w:tr>
      <w:tr w:rsidR="00526CD4" w:rsidRPr="00207229" w14:paraId="54A40B8D" w14:textId="77777777" w:rsidTr="00923E06">
        <w:trPr>
          <w:cantSplit/>
          <w:jc w:val="center"/>
        </w:trPr>
        <w:tc>
          <w:tcPr>
            <w:tcW w:w="452" w:type="dxa"/>
          </w:tcPr>
          <w:p w14:paraId="2DCE6A03" w14:textId="77777777" w:rsidR="00526CD4" w:rsidRPr="00207229" w:rsidRDefault="00526CD4" w:rsidP="00923E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C5ADA9" w14:textId="77777777" w:rsidR="00526CD4" w:rsidRPr="00207229" w:rsidRDefault="00526CD4" w:rsidP="00923E0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07229">
              <w:rPr>
                <w:b w:val="0"/>
                <w:bCs/>
                <w:sz w:val="20"/>
              </w:rPr>
              <w:t>Normative – Stage 2</w:t>
            </w:r>
          </w:p>
        </w:tc>
      </w:tr>
      <w:tr w:rsidR="00526CD4" w:rsidRPr="00207229" w14:paraId="7FDE792A" w14:textId="77777777" w:rsidTr="00923E06">
        <w:trPr>
          <w:cantSplit/>
          <w:jc w:val="center"/>
        </w:trPr>
        <w:tc>
          <w:tcPr>
            <w:tcW w:w="452" w:type="dxa"/>
          </w:tcPr>
          <w:p w14:paraId="345C144A" w14:textId="77777777" w:rsidR="00526CD4" w:rsidRPr="00207229" w:rsidRDefault="00526CD4" w:rsidP="00923E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831C38" w14:textId="77777777" w:rsidR="00526CD4" w:rsidRPr="00207229" w:rsidRDefault="00526CD4" w:rsidP="00923E0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07229">
              <w:rPr>
                <w:b w:val="0"/>
                <w:bCs/>
                <w:sz w:val="20"/>
              </w:rPr>
              <w:t>Normative – Stage 3</w:t>
            </w:r>
          </w:p>
        </w:tc>
      </w:tr>
      <w:tr w:rsidR="00526CD4" w:rsidRPr="00207229" w14:paraId="64D5AF12" w14:textId="77777777" w:rsidTr="00923E06">
        <w:trPr>
          <w:cantSplit/>
          <w:jc w:val="center"/>
        </w:trPr>
        <w:tc>
          <w:tcPr>
            <w:tcW w:w="452" w:type="dxa"/>
          </w:tcPr>
          <w:p w14:paraId="14DB44E2" w14:textId="77777777" w:rsidR="00526CD4" w:rsidRPr="00207229" w:rsidRDefault="00526CD4" w:rsidP="00923E0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AEE58E9" w14:textId="77777777" w:rsidR="00526CD4" w:rsidRPr="00207229" w:rsidRDefault="00526CD4" w:rsidP="00923E0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07229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169DD7E0" w14:textId="77777777" w:rsidR="004876B9" w:rsidRDefault="004876B9" w:rsidP="002554D2"/>
    <w:p w14:paraId="0FD6C648" w14:textId="757D94BB" w:rsidR="00526CD4" w:rsidRDefault="00526CD4" w:rsidP="00526CD4">
      <w:pPr>
        <w:ind w:right="-99"/>
        <w:rPr>
          <w:b/>
        </w:rPr>
      </w:pPr>
      <w:r w:rsidRPr="00207229">
        <w:rPr>
          <w:b/>
        </w:rPr>
        <w:t>* Other = e.g. testing</w:t>
      </w:r>
    </w:p>
    <w:p w14:paraId="701C8515" w14:textId="77777777" w:rsidR="00526CD4" w:rsidRPr="00526CD4" w:rsidRDefault="00526CD4" w:rsidP="00526CD4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26CD4">
            <w:pPr>
              <w:pStyle w:val="TAH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0147AE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A3DD43A" w:rsidR="000147AE" w:rsidRDefault="000147AE" w:rsidP="000147AE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21038339" w:rsidR="000147AE" w:rsidRDefault="000147AE" w:rsidP="000147AE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1ECDE67E" w:rsidR="000147AE" w:rsidRDefault="000147AE" w:rsidP="000147AE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5C103FDF" w:rsidR="000147AE" w:rsidRPr="00251D80" w:rsidRDefault="000147AE" w:rsidP="000147AE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22D0D67E" w:rsidR="009A3386" w:rsidRDefault="000430E9" w:rsidP="002554D2">
      <w:r>
        <w:t xml:space="preserve">Service requirements for SMS </w:t>
      </w:r>
      <w:r w:rsidRPr="0099525B">
        <w:t>over IMS to emergency centre</w:t>
      </w:r>
      <w:r>
        <w:t xml:space="preserve"> have been specified in Rel-18 in clause 10.11 of TS 22.101, but there was no time to specify stage-2 impacts during Rel-18 timeframe </w:t>
      </w:r>
      <w:r w:rsidR="00667804">
        <w:t xml:space="preserve">and no consensus to find a technically agreeable solution in SA2 in </w:t>
      </w:r>
      <w:r>
        <w:t>R</w:t>
      </w:r>
      <w:r w:rsidR="00667804">
        <w:t>el</w:t>
      </w:r>
      <w:r>
        <w:t>-</w:t>
      </w:r>
      <w:r w:rsidR="00667804">
        <w:t>19</w:t>
      </w:r>
      <w:r>
        <w:t>.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32F1C57" w14:textId="0FA57FB5" w:rsidR="000430E9" w:rsidRDefault="00D87D0A" w:rsidP="002554D2">
      <w:r>
        <w:t xml:space="preserve">The objective is to </w:t>
      </w:r>
      <w:r w:rsidR="007D3BD1">
        <w:t>study</w:t>
      </w:r>
      <w:r>
        <w:t xml:space="preserve"> architectural and procedural enhancements to support Emergency SMS </w:t>
      </w:r>
      <w:r w:rsidR="000430E9">
        <w:t xml:space="preserve">over IMS </w:t>
      </w:r>
      <w:r>
        <w:t>for EPS and 5GS</w:t>
      </w:r>
      <w:r w:rsidR="000430E9">
        <w:t>, based on the requirements specified in TS 22.101.</w:t>
      </w:r>
    </w:p>
    <w:p w14:paraId="50F2853B" w14:textId="692E603E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</w:t>
      </w:r>
      <w:r w:rsidR="006F6B71">
        <w:t xml:space="preserve">common </w:t>
      </w:r>
      <w:r w:rsidR="00F4768D">
        <w:t>work tasks</w:t>
      </w:r>
      <w:r>
        <w:t>:</w:t>
      </w:r>
    </w:p>
    <w:p w14:paraId="768A3600" w14:textId="25B3F76C" w:rsidR="00511D4B" w:rsidRDefault="00D87D0A" w:rsidP="000560DB">
      <w:pPr>
        <w:pStyle w:val="B1"/>
      </w:pPr>
      <w:r>
        <w:t>-</w:t>
      </w:r>
      <w:r>
        <w:tab/>
      </w:r>
      <w:r w:rsidR="00511D4B">
        <w:t xml:space="preserve">WT1: Identify network capability for support </w:t>
      </w:r>
      <w:r w:rsidR="00473CC9">
        <w:t>of Emergency SMS</w:t>
      </w:r>
      <w:r w:rsidR="006F0120">
        <w:t>.</w:t>
      </w:r>
    </w:p>
    <w:p w14:paraId="763C636D" w14:textId="77777777" w:rsidR="000430E9" w:rsidRDefault="00511D4B" w:rsidP="000560DB">
      <w:pPr>
        <w:pStyle w:val="B1"/>
      </w:pPr>
      <w:r>
        <w:t>-</w:t>
      </w:r>
      <w:r>
        <w:tab/>
      </w:r>
      <w:r w:rsidR="006F6B71">
        <w:t>WT</w:t>
      </w:r>
      <w:r w:rsidR="00473CC9">
        <w:t>2</w:t>
      </w:r>
      <w:r w:rsidR="006F6B71">
        <w:t xml:space="preserve">: </w:t>
      </w:r>
      <w:r w:rsidR="00D87D0A">
        <w:t xml:space="preserve">Identifying Emergency SMS based on </w:t>
      </w:r>
      <w:r w:rsidR="00EE6BB0">
        <w:t xml:space="preserve">the use of </w:t>
      </w:r>
      <w:r w:rsidR="00D87D0A">
        <w:t>emergency numbers.</w:t>
      </w:r>
      <w:r w:rsidR="00C356D5">
        <w:t xml:space="preserve"> </w:t>
      </w:r>
    </w:p>
    <w:p w14:paraId="02EE15D5" w14:textId="78B534DD" w:rsidR="00D87D0A" w:rsidRDefault="000430E9" w:rsidP="000560DB">
      <w:pPr>
        <w:pStyle w:val="B1"/>
      </w:pPr>
      <w:r>
        <w:t>-</w:t>
      </w:r>
      <w:r>
        <w:tab/>
        <w:t xml:space="preserve">WT3: </w:t>
      </w:r>
      <w:r w:rsidR="00C356D5" w:rsidRPr="00C356D5">
        <w:t>Identifying the type of emergency service (police, ambulance, fire brigade, etc.) using the same identification methods as for emergency calls.</w:t>
      </w:r>
    </w:p>
    <w:p w14:paraId="02C8475A" w14:textId="630B5B5F" w:rsidR="00D87D0A" w:rsidRDefault="005527B4" w:rsidP="000560DB">
      <w:pPr>
        <w:pStyle w:val="B1"/>
      </w:pPr>
      <w:r>
        <w:t>-</w:t>
      </w:r>
      <w:r>
        <w:tab/>
      </w:r>
      <w:r w:rsidR="003B2FAC">
        <w:t>WT</w:t>
      </w:r>
      <w:r w:rsidR="00473CC9">
        <w:t>4</w:t>
      </w:r>
      <w:r w:rsidR="003B2FAC">
        <w:t xml:space="preserve">: </w:t>
      </w:r>
      <w:r>
        <w:t xml:space="preserve">Routing of the Emergency SM </w:t>
      </w:r>
      <w:r w:rsidR="009433CE">
        <w:t xml:space="preserve">over IMS </w:t>
      </w:r>
      <w:r w:rsidR="003E77E4">
        <w:t xml:space="preserve">to </w:t>
      </w:r>
      <w:r w:rsidR="00D87D0A">
        <w:t>emergency response centre</w:t>
      </w:r>
      <w:r w:rsidR="00E42276">
        <w:t xml:space="preserve"> serving the</w:t>
      </w:r>
      <w:r w:rsidR="00D87D0A">
        <w:t xml:space="preserve"> UE location</w:t>
      </w:r>
      <w:r w:rsidR="00966826">
        <w:t>, including in roaming case</w:t>
      </w:r>
      <w:r w:rsidR="00D87D0A">
        <w:t>.</w:t>
      </w:r>
    </w:p>
    <w:p w14:paraId="2F9D6A13" w14:textId="36C1EA3C" w:rsidR="00D321EF" w:rsidRDefault="00D321EF" w:rsidP="00D321EF">
      <w:r>
        <w:t xml:space="preserve">UE in </w:t>
      </w:r>
      <w:proofErr w:type="gramStart"/>
      <w:r>
        <w:t>limited service</w:t>
      </w:r>
      <w:proofErr w:type="gramEnd"/>
      <w:r>
        <w:t xml:space="preserve"> state will be supported in this </w:t>
      </w:r>
      <w:r w:rsidR="00526CD4">
        <w:t>study</w:t>
      </w:r>
      <w:r>
        <w:t xml:space="preserve"> item.</w:t>
      </w:r>
    </w:p>
    <w:p w14:paraId="4B10E8A2" w14:textId="5E937B04" w:rsidR="000B4250" w:rsidRDefault="009433CE" w:rsidP="002554D2">
      <w:r>
        <w:t>B</w:t>
      </w:r>
      <w:r w:rsidR="000B4250">
        <w:t>oth 3GPP access and non-3GPP access are in scope</w:t>
      </w:r>
      <w:r w:rsidR="00743BBA">
        <w:t xml:space="preserve">. </w:t>
      </w:r>
      <w:r w:rsidR="00A641EB">
        <w:t>5GS support includes both PLMN and SNPN.</w:t>
      </w:r>
    </w:p>
    <w:p w14:paraId="47FB5DDE" w14:textId="2032B037" w:rsidR="009433CE" w:rsidRDefault="009433CE" w:rsidP="002554D2">
      <w:r>
        <w:lastRenderedPageBreak/>
        <w:t>The architectures for SMS and SMS over IP (see TS 23.204), and the architectural principles of Emergency Services (see TS 23.167) will be used as a basis.</w:t>
      </w:r>
    </w:p>
    <w:p w14:paraId="6BA9D283" w14:textId="6AAE3A2A" w:rsidR="00AD5E61" w:rsidRDefault="00137075" w:rsidP="00823225">
      <w:pPr>
        <w:pStyle w:val="NO"/>
      </w:pPr>
      <w:r>
        <w:t xml:space="preserve">NOTE: </w:t>
      </w:r>
      <w:r w:rsidR="00526CD4">
        <w:tab/>
      </w:r>
      <w:r>
        <w:t>Location service (for PSAP to obtain the UE location) will be supported by the specifications already in place</w:t>
      </w:r>
      <w:r w:rsidR="00922E2B">
        <w:t>; no additional work is needed.</w:t>
      </w:r>
    </w:p>
    <w:p w14:paraId="76A417C3" w14:textId="77777777" w:rsidR="00526CD4" w:rsidRDefault="00526CD4" w:rsidP="00823225">
      <w:pPr>
        <w:pStyle w:val="NO"/>
      </w:pPr>
    </w:p>
    <w:p w14:paraId="5B9570AD" w14:textId="6D8392F6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0B61E1" w:rsidRPr="002C1F9D" w14:paraId="488F765D" w14:textId="77777777" w:rsidTr="00550C9E">
        <w:tc>
          <w:tcPr>
            <w:tcW w:w="1597" w:type="dxa"/>
            <w:shd w:val="clear" w:color="auto" w:fill="auto"/>
          </w:tcPr>
          <w:p w14:paraId="7448EFF4" w14:textId="77777777" w:rsidR="000B61E1" w:rsidRPr="002C1F9D" w:rsidRDefault="000B61E1" w:rsidP="00550C9E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D2A577B" w14:textId="77777777" w:rsidR="000B61E1" w:rsidRPr="002C1F9D" w:rsidRDefault="000B61E1" w:rsidP="00550C9E">
            <w:r w:rsidRPr="002C1F9D">
              <w:t>TU Estimate</w:t>
            </w:r>
          </w:p>
          <w:p w14:paraId="4C6ADCA1" w14:textId="77777777" w:rsidR="000B61E1" w:rsidRPr="002C1F9D" w:rsidRDefault="000B61E1" w:rsidP="00550C9E">
            <w:r w:rsidRPr="002C1F9D">
              <w:t>(Study)</w:t>
            </w:r>
          </w:p>
        </w:tc>
        <w:tc>
          <w:tcPr>
            <w:tcW w:w="1480" w:type="dxa"/>
          </w:tcPr>
          <w:p w14:paraId="3A9EE940" w14:textId="77777777" w:rsidR="000B61E1" w:rsidRPr="002C1F9D" w:rsidRDefault="000B61E1" w:rsidP="00550C9E">
            <w:r w:rsidRPr="002C1F9D">
              <w:t>TU Estimate</w:t>
            </w:r>
          </w:p>
          <w:p w14:paraId="7D671124" w14:textId="77777777" w:rsidR="000B61E1" w:rsidRPr="002C1F9D" w:rsidRDefault="000B61E1" w:rsidP="00550C9E">
            <w:r w:rsidRPr="002C1F9D">
              <w:t>(Normative)</w:t>
            </w:r>
          </w:p>
        </w:tc>
        <w:tc>
          <w:tcPr>
            <w:tcW w:w="2105" w:type="dxa"/>
          </w:tcPr>
          <w:p w14:paraId="76098A8F" w14:textId="77777777" w:rsidR="000B61E1" w:rsidRPr="002C1F9D" w:rsidRDefault="000B61E1" w:rsidP="00550C9E">
            <w:r w:rsidRPr="002C1F9D">
              <w:t>RAN Dependency</w:t>
            </w:r>
          </w:p>
          <w:p w14:paraId="67159326" w14:textId="77777777" w:rsidR="000B61E1" w:rsidRPr="002C1F9D" w:rsidRDefault="000B61E1" w:rsidP="00550C9E">
            <w:r w:rsidRPr="002C1F9D">
              <w:t>(Yes/No/Maybe)</w:t>
            </w:r>
          </w:p>
        </w:tc>
        <w:tc>
          <w:tcPr>
            <w:tcW w:w="2290" w:type="dxa"/>
          </w:tcPr>
          <w:p w14:paraId="41BAF4BE" w14:textId="77777777" w:rsidR="000B61E1" w:rsidRPr="002C1F9D" w:rsidRDefault="000B61E1" w:rsidP="00550C9E">
            <w:r w:rsidRPr="002C1F9D">
              <w:t>Inter Work Tasks Dependency</w:t>
            </w:r>
          </w:p>
          <w:p w14:paraId="3C4BF1FE" w14:textId="77777777" w:rsidR="000B61E1" w:rsidRPr="002C1F9D" w:rsidRDefault="000B61E1" w:rsidP="00550C9E"/>
        </w:tc>
      </w:tr>
      <w:tr w:rsidR="000B61E1" w:rsidRPr="002C1F9D" w14:paraId="01DEB88A" w14:textId="77777777" w:rsidTr="00550C9E">
        <w:tc>
          <w:tcPr>
            <w:tcW w:w="1597" w:type="dxa"/>
            <w:shd w:val="clear" w:color="auto" w:fill="auto"/>
          </w:tcPr>
          <w:p w14:paraId="42BCA680" w14:textId="77777777" w:rsidR="000B61E1" w:rsidRPr="000B61E1" w:rsidRDefault="000B61E1" w:rsidP="00550C9E">
            <w:pPr>
              <w:jc w:val="center"/>
            </w:pPr>
            <w:r w:rsidRPr="000B61E1">
              <w:t>WT1</w:t>
            </w:r>
          </w:p>
        </w:tc>
        <w:tc>
          <w:tcPr>
            <w:tcW w:w="1570" w:type="dxa"/>
            <w:shd w:val="clear" w:color="auto" w:fill="auto"/>
          </w:tcPr>
          <w:p w14:paraId="5A4C58BC" w14:textId="3F19F007" w:rsidR="000B61E1" w:rsidRPr="000B61E1" w:rsidRDefault="009433CE" w:rsidP="00550C9E">
            <w:pPr>
              <w:jc w:val="center"/>
            </w:pPr>
            <w:r>
              <w:t>0.5</w:t>
            </w:r>
          </w:p>
        </w:tc>
        <w:tc>
          <w:tcPr>
            <w:tcW w:w="1480" w:type="dxa"/>
          </w:tcPr>
          <w:p w14:paraId="3DF51524" w14:textId="37FACD49" w:rsidR="000B61E1" w:rsidRPr="000B61E1" w:rsidRDefault="009433CE" w:rsidP="00550C9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7E38CEAE" w14:textId="087B0F11" w:rsidR="000B61E1" w:rsidRPr="000B61E1" w:rsidRDefault="009433CE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645DE9C9" w14:textId="77777777" w:rsidR="000B61E1" w:rsidRPr="002C1F9D" w:rsidRDefault="000B61E1" w:rsidP="00550C9E">
            <w:pPr>
              <w:jc w:val="center"/>
            </w:pPr>
          </w:p>
        </w:tc>
      </w:tr>
      <w:tr w:rsidR="000B61E1" w:rsidRPr="004E305D" w14:paraId="52F1B44B" w14:textId="77777777" w:rsidTr="00550C9E">
        <w:tc>
          <w:tcPr>
            <w:tcW w:w="1597" w:type="dxa"/>
            <w:shd w:val="clear" w:color="auto" w:fill="auto"/>
          </w:tcPr>
          <w:p w14:paraId="2A3CA49E" w14:textId="77777777" w:rsidR="000B61E1" w:rsidRPr="000B61E1" w:rsidRDefault="000B61E1" w:rsidP="00550C9E">
            <w:pPr>
              <w:jc w:val="center"/>
            </w:pPr>
            <w:r w:rsidRPr="000B61E1">
              <w:t>WT2</w:t>
            </w:r>
          </w:p>
        </w:tc>
        <w:tc>
          <w:tcPr>
            <w:tcW w:w="1570" w:type="dxa"/>
            <w:shd w:val="clear" w:color="auto" w:fill="auto"/>
          </w:tcPr>
          <w:p w14:paraId="73840E32" w14:textId="73064E9B" w:rsidR="000B61E1" w:rsidRPr="000B61E1" w:rsidRDefault="000B61E1" w:rsidP="00550C9E">
            <w:pPr>
              <w:jc w:val="center"/>
            </w:pPr>
            <w:r w:rsidRPr="000B61E1">
              <w:t>0</w:t>
            </w:r>
            <w:r w:rsidR="008524EF">
              <w:t>.5</w:t>
            </w:r>
          </w:p>
        </w:tc>
        <w:tc>
          <w:tcPr>
            <w:tcW w:w="1480" w:type="dxa"/>
          </w:tcPr>
          <w:p w14:paraId="2C219B56" w14:textId="454B12DC" w:rsidR="000B61E1" w:rsidRPr="000B61E1" w:rsidRDefault="008524EF" w:rsidP="00550C9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2050FFCC" w14:textId="7EF8BB68" w:rsidR="000B61E1" w:rsidRPr="000B61E1" w:rsidRDefault="008524EF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5E71E882" w14:textId="77777777" w:rsidR="000B61E1" w:rsidRPr="004E305D" w:rsidRDefault="000B61E1" w:rsidP="00550C9E">
            <w:pPr>
              <w:jc w:val="center"/>
            </w:pPr>
          </w:p>
        </w:tc>
      </w:tr>
      <w:tr w:rsidR="000B61E1" w:rsidRPr="004E305D" w14:paraId="4A59C196" w14:textId="77777777" w:rsidTr="00550C9E">
        <w:tc>
          <w:tcPr>
            <w:tcW w:w="1597" w:type="dxa"/>
            <w:shd w:val="clear" w:color="auto" w:fill="auto"/>
          </w:tcPr>
          <w:p w14:paraId="2E585747" w14:textId="388983C6" w:rsidR="000B61E1" w:rsidRPr="000B61E1" w:rsidRDefault="000B61E1" w:rsidP="00550C9E">
            <w:pPr>
              <w:jc w:val="center"/>
            </w:pPr>
            <w:r>
              <w:t>WT3</w:t>
            </w:r>
          </w:p>
        </w:tc>
        <w:tc>
          <w:tcPr>
            <w:tcW w:w="1570" w:type="dxa"/>
            <w:shd w:val="clear" w:color="auto" w:fill="auto"/>
          </w:tcPr>
          <w:p w14:paraId="0E19188F" w14:textId="1DEF7F35" w:rsidR="000B61E1" w:rsidRPr="000B61E1" w:rsidRDefault="009433CE" w:rsidP="00550C9E">
            <w:pPr>
              <w:jc w:val="center"/>
            </w:pPr>
            <w:r>
              <w:t>0.5</w:t>
            </w:r>
          </w:p>
        </w:tc>
        <w:tc>
          <w:tcPr>
            <w:tcW w:w="1480" w:type="dxa"/>
          </w:tcPr>
          <w:p w14:paraId="73CFF0A6" w14:textId="0231AE9A" w:rsidR="000B61E1" w:rsidRPr="000B61E1" w:rsidRDefault="009433CE" w:rsidP="00550C9E">
            <w:pPr>
              <w:jc w:val="center"/>
            </w:pPr>
            <w:r>
              <w:t>0.5</w:t>
            </w:r>
          </w:p>
        </w:tc>
        <w:tc>
          <w:tcPr>
            <w:tcW w:w="2105" w:type="dxa"/>
          </w:tcPr>
          <w:p w14:paraId="0B50142F" w14:textId="0CBE95D8" w:rsidR="000B61E1" w:rsidRPr="000B61E1" w:rsidRDefault="008524EF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1A22F690" w14:textId="77777777" w:rsidR="000B61E1" w:rsidRPr="004E305D" w:rsidRDefault="000B61E1" w:rsidP="00550C9E">
            <w:pPr>
              <w:jc w:val="center"/>
            </w:pPr>
          </w:p>
        </w:tc>
      </w:tr>
      <w:tr w:rsidR="008524EF" w:rsidRPr="004E305D" w14:paraId="5F98F13F" w14:textId="77777777" w:rsidTr="00550C9E">
        <w:tc>
          <w:tcPr>
            <w:tcW w:w="1597" w:type="dxa"/>
            <w:shd w:val="clear" w:color="auto" w:fill="auto"/>
          </w:tcPr>
          <w:p w14:paraId="372F59C7" w14:textId="41EA5DD1" w:rsidR="008524EF" w:rsidRDefault="007F63C8" w:rsidP="00550C9E">
            <w:pPr>
              <w:jc w:val="center"/>
            </w:pPr>
            <w:r>
              <w:t>WT4</w:t>
            </w:r>
          </w:p>
        </w:tc>
        <w:tc>
          <w:tcPr>
            <w:tcW w:w="1570" w:type="dxa"/>
            <w:shd w:val="clear" w:color="auto" w:fill="auto"/>
          </w:tcPr>
          <w:p w14:paraId="2E93EC3A" w14:textId="17748416" w:rsidR="008524EF" w:rsidRDefault="009433CE" w:rsidP="00550C9E">
            <w:pPr>
              <w:jc w:val="center"/>
            </w:pPr>
            <w:r>
              <w:t>1</w:t>
            </w:r>
          </w:p>
        </w:tc>
        <w:tc>
          <w:tcPr>
            <w:tcW w:w="1480" w:type="dxa"/>
          </w:tcPr>
          <w:p w14:paraId="7BDA4B1A" w14:textId="3F612A1B" w:rsidR="008524EF" w:rsidRDefault="009433CE" w:rsidP="00550C9E">
            <w:pPr>
              <w:jc w:val="center"/>
            </w:pPr>
            <w:r>
              <w:t>1</w:t>
            </w:r>
          </w:p>
        </w:tc>
        <w:tc>
          <w:tcPr>
            <w:tcW w:w="2105" w:type="dxa"/>
          </w:tcPr>
          <w:p w14:paraId="00802314" w14:textId="6FEB7E26" w:rsidR="008524EF" w:rsidRDefault="007F63C8" w:rsidP="00550C9E">
            <w:pPr>
              <w:jc w:val="center"/>
            </w:pPr>
            <w:r>
              <w:t>No</w:t>
            </w:r>
          </w:p>
        </w:tc>
        <w:tc>
          <w:tcPr>
            <w:tcW w:w="2290" w:type="dxa"/>
          </w:tcPr>
          <w:p w14:paraId="4ECE68D7" w14:textId="77777777" w:rsidR="008524EF" w:rsidRPr="004E305D" w:rsidRDefault="008524EF" w:rsidP="00550C9E">
            <w:pPr>
              <w:jc w:val="center"/>
            </w:pPr>
          </w:p>
        </w:tc>
      </w:tr>
    </w:tbl>
    <w:p w14:paraId="318CC8AD" w14:textId="77777777" w:rsidR="00526CD4" w:rsidRDefault="00526CD4" w:rsidP="00262227">
      <w:pPr>
        <w:rPr>
          <w:b/>
          <w:bCs/>
        </w:rPr>
      </w:pPr>
    </w:p>
    <w:p w14:paraId="0038C2AB" w14:textId="7634518C" w:rsidR="00262227" w:rsidRPr="00526CD4" w:rsidRDefault="00262227" w:rsidP="00262227">
      <w:r w:rsidRPr="00526CD4">
        <w:t xml:space="preserve">Total TU estimates for the study phase: </w:t>
      </w:r>
      <w:r w:rsidR="009433CE">
        <w:t>2.5</w:t>
      </w:r>
    </w:p>
    <w:p w14:paraId="1C90CF53" w14:textId="7C49A78A" w:rsidR="00262227" w:rsidRPr="00526CD4" w:rsidRDefault="00262227" w:rsidP="00262227">
      <w:r w:rsidRPr="00526CD4">
        <w:t xml:space="preserve">Total TU estimates for the normative phase: </w:t>
      </w:r>
      <w:r w:rsidR="009433CE">
        <w:t>2.5</w:t>
      </w:r>
    </w:p>
    <w:p w14:paraId="7A6E5547" w14:textId="069F1A87" w:rsidR="00262227" w:rsidRPr="00526CD4" w:rsidRDefault="00262227" w:rsidP="00262227">
      <w:r w:rsidRPr="00526CD4">
        <w:t xml:space="preserve">Total TU estimates: </w:t>
      </w:r>
      <w:r w:rsidR="009433CE">
        <w:t>5</w:t>
      </w:r>
    </w:p>
    <w:p w14:paraId="3ECA5C6F" w14:textId="77777777" w:rsidR="000B61E1" w:rsidRPr="000B61E1" w:rsidRDefault="000B61E1" w:rsidP="000B61E1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95D07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A45ADC2" w:rsidR="00395D07" w:rsidRPr="006C2E80" w:rsidRDefault="009433CE" w:rsidP="00395D07">
            <w:pPr>
              <w:pStyle w:val="Guidance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20B18038" w:rsidR="00395D07" w:rsidRPr="006C2E80" w:rsidRDefault="009433CE" w:rsidP="00395D07">
            <w:pPr>
              <w:pStyle w:val="Guidance"/>
            </w:pPr>
            <w:r w:rsidRPr="00207229">
              <w:rPr>
                <w:i w:val="0"/>
                <w:iCs/>
              </w:rPr>
              <w:t>TR 23.xyz</w:t>
            </w:r>
          </w:p>
        </w:tc>
        <w:tc>
          <w:tcPr>
            <w:tcW w:w="2409" w:type="dxa"/>
          </w:tcPr>
          <w:p w14:paraId="05C7C805" w14:textId="00FB6B52" w:rsidR="00395D07" w:rsidRPr="00505105" w:rsidRDefault="00395D07" w:rsidP="00395D07">
            <w:pPr>
              <w:pStyle w:val="Guidance"/>
            </w:pPr>
            <w:r w:rsidRPr="00526CD4">
              <w:rPr>
                <w:i w:val="0"/>
                <w:iCs/>
              </w:rPr>
              <w:t>Study on emergency SMS</w:t>
            </w:r>
          </w:p>
        </w:tc>
        <w:tc>
          <w:tcPr>
            <w:tcW w:w="993" w:type="dxa"/>
          </w:tcPr>
          <w:p w14:paraId="2D7CEA56" w14:textId="021907DD" w:rsidR="00395D07" w:rsidRPr="00526CD4" w:rsidRDefault="00526CD4" w:rsidP="00395D07">
            <w:pPr>
              <w:pStyle w:val="Guidance"/>
            </w:pPr>
            <w:r w:rsidRPr="00526CD4">
              <w:t>SA</w:t>
            </w:r>
            <w:r w:rsidR="00395D07" w:rsidRPr="00526CD4">
              <w:t>#10</w:t>
            </w:r>
            <w:r w:rsidRPr="00526CD4">
              <w:t>9</w:t>
            </w:r>
            <w:r w:rsidR="00395D07" w:rsidRPr="00526CD4">
              <w:t xml:space="preserve"> (202</w:t>
            </w:r>
            <w:r w:rsidRPr="00526CD4">
              <w:t>5</w:t>
            </w:r>
            <w:r w:rsidR="00395D07" w:rsidRPr="00526CD4">
              <w:t>-0</w:t>
            </w:r>
            <w:r w:rsidRPr="00526CD4">
              <w:t>9</w:t>
            </w:r>
            <w:r w:rsidR="00395D07" w:rsidRPr="00526CD4">
              <w:t>)</w:t>
            </w:r>
            <w:r>
              <w:t xml:space="preserve"> </w:t>
            </w:r>
          </w:p>
        </w:tc>
        <w:tc>
          <w:tcPr>
            <w:tcW w:w="1074" w:type="dxa"/>
          </w:tcPr>
          <w:p w14:paraId="2BBDC1BD" w14:textId="02567D4D" w:rsidR="00395D07" w:rsidRPr="00526CD4" w:rsidRDefault="00526CD4" w:rsidP="00395D07">
            <w:pPr>
              <w:pStyle w:val="Guidance"/>
              <w:spacing w:after="0"/>
            </w:pPr>
            <w:r w:rsidRPr="00526CD4">
              <w:t>SA</w:t>
            </w:r>
            <w:r w:rsidR="00395D07" w:rsidRPr="00526CD4">
              <w:t>#1</w:t>
            </w:r>
            <w:r w:rsidRPr="00526CD4">
              <w:t xml:space="preserve">10 </w:t>
            </w:r>
            <w:r w:rsidR="00395D07" w:rsidRPr="00526CD4">
              <w:t>(202</w:t>
            </w:r>
            <w:r w:rsidRPr="00526CD4">
              <w:t>5</w:t>
            </w:r>
            <w:r w:rsidR="00395D07" w:rsidRPr="00526CD4">
              <w:t>-</w:t>
            </w:r>
            <w:r w:rsidRPr="00526CD4">
              <w:t>12</w:t>
            </w:r>
            <w:r w:rsidR="00395D07" w:rsidRPr="00526CD4">
              <w:t>)</w:t>
            </w:r>
          </w:p>
          <w:p w14:paraId="47484899" w14:textId="7D21BDB3" w:rsidR="00395D07" w:rsidRPr="00526CD4" w:rsidRDefault="00395D07" w:rsidP="00395D07">
            <w:pPr>
              <w:pStyle w:val="Guidance"/>
            </w:pPr>
          </w:p>
        </w:tc>
        <w:tc>
          <w:tcPr>
            <w:tcW w:w="2186" w:type="dxa"/>
          </w:tcPr>
          <w:p w14:paraId="3B160081" w14:textId="0C1E91C1" w:rsidR="00395D07" w:rsidRPr="00963F26" w:rsidRDefault="00395D07" w:rsidP="00395D0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430E9" w:rsidRPr="00207229" w14:paraId="24A6095D" w14:textId="77777777" w:rsidTr="00923E0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0CF1B" w14:textId="77777777" w:rsidR="000430E9" w:rsidRPr="00207229" w:rsidRDefault="000430E9" w:rsidP="00923E06">
            <w:pPr>
              <w:pStyle w:val="TAH"/>
            </w:pPr>
            <w:r w:rsidRPr="00207229">
              <w:t>Impacted existing TS/TR {One line per specification. Create/delete lines as needed}</w:t>
            </w:r>
          </w:p>
        </w:tc>
      </w:tr>
      <w:tr w:rsidR="000430E9" w:rsidRPr="00207229" w14:paraId="7A915DC4" w14:textId="77777777" w:rsidTr="00923E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C2045D" w14:textId="77777777" w:rsidR="000430E9" w:rsidRPr="00207229" w:rsidRDefault="000430E9" w:rsidP="00923E06">
            <w:pPr>
              <w:pStyle w:val="TAH"/>
            </w:pPr>
            <w:r w:rsidRPr="00207229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E1383" w14:textId="77777777" w:rsidR="000430E9" w:rsidRPr="00207229" w:rsidRDefault="000430E9" w:rsidP="00923E06">
            <w:pPr>
              <w:pStyle w:val="TAH"/>
            </w:pPr>
            <w:r w:rsidRPr="00207229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AF7D7A" w14:textId="77777777" w:rsidR="000430E9" w:rsidRPr="00207229" w:rsidRDefault="000430E9" w:rsidP="00923E06">
            <w:pPr>
              <w:pStyle w:val="TAH"/>
            </w:pPr>
            <w:r w:rsidRPr="00207229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6D98F3" w14:textId="77777777" w:rsidR="000430E9" w:rsidRPr="00207229" w:rsidRDefault="000430E9" w:rsidP="00923E06">
            <w:pPr>
              <w:pStyle w:val="TAH"/>
            </w:pPr>
            <w:r w:rsidRPr="00207229">
              <w:t>Remarks</w:t>
            </w:r>
          </w:p>
        </w:tc>
      </w:tr>
      <w:tr w:rsidR="000430E9" w:rsidRPr="00207229" w14:paraId="211A5BE0" w14:textId="77777777" w:rsidTr="00923E0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30F3" w14:textId="77777777" w:rsidR="000430E9" w:rsidRPr="00207229" w:rsidRDefault="000430E9" w:rsidP="00923E0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A0C9" w14:textId="77777777" w:rsidR="000430E9" w:rsidRPr="00207229" w:rsidRDefault="000430E9" w:rsidP="00923E0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5EF" w14:textId="77777777" w:rsidR="000430E9" w:rsidRPr="00207229" w:rsidRDefault="000430E9" w:rsidP="00923E0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66A4" w14:textId="77777777" w:rsidR="000430E9" w:rsidRPr="00207229" w:rsidRDefault="000430E9" w:rsidP="00923E06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5A80896" w:rsidR="006C2E80" w:rsidRPr="00557B2E" w:rsidRDefault="000430E9" w:rsidP="002554D2">
      <w:r w:rsidRPr="00207229">
        <w:rPr>
          <w:iCs/>
        </w:rPr>
        <w:t xml:space="preserve">Interactions may be identified during study phase e.g. with </w:t>
      </w:r>
      <w:r>
        <w:rPr>
          <w:iCs/>
        </w:rPr>
        <w:t>CT1</w:t>
      </w:r>
      <w:r w:rsidR="00F96D3D">
        <w:t xml:space="preserve">. 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2C691B2" w14:textId="78FFF8FB" w:rsidR="000430E9" w:rsidRPr="000430E9" w:rsidRDefault="000430E9" w:rsidP="000430E9">
      <w:pPr>
        <w:pStyle w:val="Guidance"/>
      </w:pPr>
      <w:r w:rsidRPr="00207229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DE6BDBB" w:rsidR="00557B2E" w:rsidRDefault="000430E9" w:rsidP="002554D2">
            <w:pPr>
              <w:pStyle w:val="TAL"/>
            </w:pPr>
            <w:r>
              <w:t>Apple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682E71E" w:rsidR="0048267C" w:rsidRDefault="0048267C" w:rsidP="002554D2">
            <w:pPr>
              <w:pStyle w:val="TAL"/>
            </w:pP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6E960E2" w:rsidR="0048267C" w:rsidRPr="00DF00B5" w:rsidRDefault="0048267C" w:rsidP="002554D2">
            <w:pPr>
              <w:pStyle w:val="TAL"/>
            </w:pP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36A906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3F04E2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1AB23B4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D855C72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30387A20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01B1E915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21477ABC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4E3C494D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79D4F8FE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0F0F9" w14:textId="77777777" w:rsidR="000B69CC" w:rsidRDefault="000B69CC" w:rsidP="002554D2">
      <w:r>
        <w:separator/>
      </w:r>
    </w:p>
  </w:endnote>
  <w:endnote w:type="continuationSeparator" w:id="0">
    <w:p w14:paraId="77C2BCCE" w14:textId="77777777" w:rsidR="000B69CC" w:rsidRDefault="000B69CC" w:rsidP="002554D2">
      <w:r>
        <w:continuationSeparator/>
      </w:r>
    </w:p>
  </w:endnote>
  <w:endnote w:type="continuationNotice" w:id="1">
    <w:p w14:paraId="09B39F75" w14:textId="77777777" w:rsidR="000B69CC" w:rsidRDefault="000B69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F9D765" w14:textId="77777777" w:rsidR="000B69CC" w:rsidRDefault="000B69CC" w:rsidP="002554D2">
      <w:r>
        <w:separator/>
      </w:r>
    </w:p>
  </w:footnote>
  <w:footnote w:type="continuationSeparator" w:id="0">
    <w:p w14:paraId="1F1BEE95" w14:textId="77777777" w:rsidR="000B69CC" w:rsidRDefault="000B69CC" w:rsidP="002554D2">
      <w:r>
        <w:continuationSeparator/>
      </w:r>
    </w:p>
  </w:footnote>
  <w:footnote w:type="continuationNotice" w:id="1">
    <w:p w14:paraId="48F2C4D1" w14:textId="77777777" w:rsidR="000B69CC" w:rsidRDefault="000B69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47AE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30E9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18DD"/>
    <w:rsid w:val="00082CCB"/>
    <w:rsid w:val="000867AF"/>
    <w:rsid w:val="000A3125"/>
    <w:rsid w:val="000B0519"/>
    <w:rsid w:val="000B1ABD"/>
    <w:rsid w:val="000B4250"/>
    <w:rsid w:val="000B61E1"/>
    <w:rsid w:val="000B61FD"/>
    <w:rsid w:val="000B69CC"/>
    <w:rsid w:val="000B765B"/>
    <w:rsid w:val="000C0BF7"/>
    <w:rsid w:val="000C14C1"/>
    <w:rsid w:val="000C1B4C"/>
    <w:rsid w:val="000C238A"/>
    <w:rsid w:val="000C5FE3"/>
    <w:rsid w:val="000D122A"/>
    <w:rsid w:val="000D2D75"/>
    <w:rsid w:val="000E55AD"/>
    <w:rsid w:val="000E606D"/>
    <w:rsid w:val="000E630D"/>
    <w:rsid w:val="000F7215"/>
    <w:rsid w:val="001001BD"/>
    <w:rsid w:val="00101063"/>
    <w:rsid w:val="00102222"/>
    <w:rsid w:val="001050DA"/>
    <w:rsid w:val="00120541"/>
    <w:rsid w:val="001211F3"/>
    <w:rsid w:val="00127B5D"/>
    <w:rsid w:val="001329AC"/>
    <w:rsid w:val="00133B51"/>
    <w:rsid w:val="00137075"/>
    <w:rsid w:val="00144764"/>
    <w:rsid w:val="00147EAB"/>
    <w:rsid w:val="001510DE"/>
    <w:rsid w:val="00170447"/>
    <w:rsid w:val="00171925"/>
    <w:rsid w:val="00173998"/>
    <w:rsid w:val="00174617"/>
    <w:rsid w:val="001759A7"/>
    <w:rsid w:val="00177D1D"/>
    <w:rsid w:val="001869EF"/>
    <w:rsid w:val="001A0603"/>
    <w:rsid w:val="001A4192"/>
    <w:rsid w:val="001A7910"/>
    <w:rsid w:val="001C4DCB"/>
    <w:rsid w:val="001C5C86"/>
    <w:rsid w:val="001C718D"/>
    <w:rsid w:val="001D60DE"/>
    <w:rsid w:val="001D6F43"/>
    <w:rsid w:val="001E14C4"/>
    <w:rsid w:val="001E556B"/>
    <w:rsid w:val="001F2F31"/>
    <w:rsid w:val="001F77A8"/>
    <w:rsid w:val="001F7D5F"/>
    <w:rsid w:val="001F7EB4"/>
    <w:rsid w:val="002000C2"/>
    <w:rsid w:val="002045C9"/>
    <w:rsid w:val="00205F25"/>
    <w:rsid w:val="00221B1E"/>
    <w:rsid w:val="00231910"/>
    <w:rsid w:val="00240DCD"/>
    <w:rsid w:val="00244AC9"/>
    <w:rsid w:val="0024786B"/>
    <w:rsid w:val="00250E27"/>
    <w:rsid w:val="00251D80"/>
    <w:rsid w:val="00254E6E"/>
    <w:rsid w:val="00254FB5"/>
    <w:rsid w:val="002554D2"/>
    <w:rsid w:val="00260D9E"/>
    <w:rsid w:val="00262227"/>
    <w:rsid w:val="002640E5"/>
    <w:rsid w:val="0026436F"/>
    <w:rsid w:val="0026606E"/>
    <w:rsid w:val="00273B1D"/>
    <w:rsid w:val="00276403"/>
    <w:rsid w:val="00283472"/>
    <w:rsid w:val="002840DB"/>
    <w:rsid w:val="002944FD"/>
    <w:rsid w:val="002969D5"/>
    <w:rsid w:val="002A5CEA"/>
    <w:rsid w:val="002B3744"/>
    <w:rsid w:val="002B6BC8"/>
    <w:rsid w:val="002B7F08"/>
    <w:rsid w:val="002C112A"/>
    <w:rsid w:val="002C1C50"/>
    <w:rsid w:val="002C6173"/>
    <w:rsid w:val="002C66E7"/>
    <w:rsid w:val="002E6239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2E1B"/>
    <w:rsid w:val="00333BD4"/>
    <w:rsid w:val="00334A5C"/>
    <w:rsid w:val="00335107"/>
    <w:rsid w:val="00335FB2"/>
    <w:rsid w:val="00337F64"/>
    <w:rsid w:val="003437BA"/>
    <w:rsid w:val="00344158"/>
    <w:rsid w:val="00347B74"/>
    <w:rsid w:val="00350E21"/>
    <w:rsid w:val="00355CB6"/>
    <w:rsid w:val="00365336"/>
    <w:rsid w:val="00365828"/>
    <w:rsid w:val="00366257"/>
    <w:rsid w:val="003666A4"/>
    <w:rsid w:val="0038516D"/>
    <w:rsid w:val="003869D7"/>
    <w:rsid w:val="00395552"/>
    <w:rsid w:val="00395D07"/>
    <w:rsid w:val="003A08AA"/>
    <w:rsid w:val="003A1EB0"/>
    <w:rsid w:val="003B2FAC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E77E4"/>
    <w:rsid w:val="003F04C7"/>
    <w:rsid w:val="003F268E"/>
    <w:rsid w:val="003F7142"/>
    <w:rsid w:val="003F7B3D"/>
    <w:rsid w:val="00411698"/>
    <w:rsid w:val="0041182C"/>
    <w:rsid w:val="00414164"/>
    <w:rsid w:val="0041789B"/>
    <w:rsid w:val="00421A13"/>
    <w:rsid w:val="0042541B"/>
    <w:rsid w:val="004260A5"/>
    <w:rsid w:val="00431651"/>
    <w:rsid w:val="00431AD2"/>
    <w:rsid w:val="00432283"/>
    <w:rsid w:val="0043649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1189"/>
    <w:rsid w:val="0047221D"/>
    <w:rsid w:val="00473CC9"/>
    <w:rsid w:val="0048267C"/>
    <w:rsid w:val="00483FCB"/>
    <w:rsid w:val="004876B9"/>
    <w:rsid w:val="00487C52"/>
    <w:rsid w:val="00493A79"/>
    <w:rsid w:val="00494034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4F0A2A"/>
    <w:rsid w:val="0050159D"/>
    <w:rsid w:val="0050220D"/>
    <w:rsid w:val="00502CD2"/>
    <w:rsid w:val="00503502"/>
    <w:rsid w:val="00504E33"/>
    <w:rsid w:val="00505105"/>
    <w:rsid w:val="00507FCB"/>
    <w:rsid w:val="00511D4B"/>
    <w:rsid w:val="005230C2"/>
    <w:rsid w:val="00526CD4"/>
    <w:rsid w:val="0054287C"/>
    <w:rsid w:val="005438F2"/>
    <w:rsid w:val="0054495E"/>
    <w:rsid w:val="00550C9E"/>
    <w:rsid w:val="0055216E"/>
    <w:rsid w:val="005527B4"/>
    <w:rsid w:val="00552C2C"/>
    <w:rsid w:val="00553E44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3496"/>
    <w:rsid w:val="00595B86"/>
    <w:rsid w:val="00597F2A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3DC0"/>
    <w:rsid w:val="00604121"/>
    <w:rsid w:val="00611EC4"/>
    <w:rsid w:val="00612542"/>
    <w:rsid w:val="006146D2"/>
    <w:rsid w:val="0061554C"/>
    <w:rsid w:val="00620B3F"/>
    <w:rsid w:val="006239E7"/>
    <w:rsid w:val="00623DC8"/>
    <w:rsid w:val="006254C4"/>
    <w:rsid w:val="006323BE"/>
    <w:rsid w:val="0063590E"/>
    <w:rsid w:val="00635AA9"/>
    <w:rsid w:val="006418C6"/>
    <w:rsid w:val="00641ED8"/>
    <w:rsid w:val="00644E12"/>
    <w:rsid w:val="00653CF1"/>
    <w:rsid w:val="00654893"/>
    <w:rsid w:val="00662741"/>
    <w:rsid w:val="0066285F"/>
    <w:rsid w:val="006633A4"/>
    <w:rsid w:val="0066462C"/>
    <w:rsid w:val="00665201"/>
    <w:rsid w:val="00667804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0120"/>
    <w:rsid w:val="006F1A44"/>
    <w:rsid w:val="006F5A77"/>
    <w:rsid w:val="006F6B71"/>
    <w:rsid w:val="007048C4"/>
    <w:rsid w:val="00704EA7"/>
    <w:rsid w:val="00706A1A"/>
    <w:rsid w:val="00707673"/>
    <w:rsid w:val="00714463"/>
    <w:rsid w:val="007162BE"/>
    <w:rsid w:val="007205C0"/>
    <w:rsid w:val="00721122"/>
    <w:rsid w:val="00721AC8"/>
    <w:rsid w:val="00722267"/>
    <w:rsid w:val="00726C88"/>
    <w:rsid w:val="00730001"/>
    <w:rsid w:val="00730B12"/>
    <w:rsid w:val="00736F7F"/>
    <w:rsid w:val="00742558"/>
    <w:rsid w:val="00743BBA"/>
    <w:rsid w:val="00746F46"/>
    <w:rsid w:val="0075252A"/>
    <w:rsid w:val="00764B84"/>
    <w:rsid w:val="00765028"/>
    <w:rsid w:val="007664C8"/>
    <w:rsid w:val="00774E86"/>
    <w:rsid w:val="0078034D"/>
    <w:rsid w:val="007823FC"/>
    <w:rsid w:val="007903A3"/>
    <w:rsid w:val="00790BCC"/>
    <w:rsid w:val="007954CD"/>
    <w:rsid w:val="00795CEE"/>
    <w:rsid w:val="00796F94"/>
    <w:rsid w:val="007974F5"/>
    <w:rsid w:val="007A26CB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3BD1"/>
    <w:rsid w:val="007D4ACC"/>
    <w:rsid w:val="007D4DE8"/>
    <w:rsid w:val="007E10F5"/>
    <w:rsid w:val="007E680F"/>
    <w:rsid w:val="007E77BD"/>
    <w:rsid w:val="007F5131"/>
    <w:rsid w:val="007F522E"/>
    <w:rsid w:val="007F63C8"/>
    <w:rsid w:val="007F7421"/>
    <w:rsid w:val="00801F7F"/>
    <w:rsid w:val="0080343B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24EF"/>
    <w:rsid w:val="00852BD7"/>
    <w:rsid w:val="00854F87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16CD"/>
    <w:rsid w:val="008F5833"/>
    <w:rsid w:val="008F5B10"/>
    <w:rsid w:val="0091458D"/>
    <w:rsid w:val="0091666C"/>
    <w:rsid w:val="00922E2B"/>
    <w:rsid w:val="00922FCB"/>
    <w:rsid w:val="00935CB0"/>
    <w:rsid w:val="00937C6F"/>
    <w:rsid w:val="009428A9"/>
    <w:rsid w:val="009433CE"/>
    <w:rsid w:val="009437A2"/>
    <w:rsid w:val="00944B28"/>
    <w:rsid w:val="00946D43"/>
    <w:rsid w:val="00950129"/>
    <w:rsid w:val="00957385"/>
    <w:rsid w:val="00963F26"/>
    <w:rsid w:val="00966826"/>
    <w:rsid w:val="00967838"/>
    <w:rsid w:val="00974283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A692B"/>
    <w:rsid w:val="009B1936"/>
    <w:rsid w:val="009B406F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2FC1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3462C"/>
    <w:rsid w:val="00B435E7"/>
    <w:rsid w:val="00B46240"/>
    <w:rsid w:val="00B53106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2D0"/>
    <w:rsid w:val="00BA5B43"/>
    <w:rsid w:val="00BB5EBF"/>
    <w:rsid w:val="00BB7319"/>
    <w:rsid w:val="00BC2C8F"/>
    <w:rsid w:val="00BC37F5"/>
    <w:rsid w:val="00BC642A"/>
    <w:rsid w:val="00BD6E1A"/>
    <w:rsid w:val="00BF6FC5"/>
    <w:rsid w:val="00BF7C9D"/>
    <w:rsid w:val="00C01E8C"/>
    <w:rsid w:val="00C02DF6"/>
    <w:rsid w:val="00C03E01"/>
    <w:rsid w:val="00C065A1"/>
    <w:rsid w:val="00C1261D"/>
    <w:rsid w:val="00C172B8"/>
    <w:rsid w:val="00C20DFC"/>
    <w:rsid w:val="00C23445"/>
    <w:rsid w:val="00C23582"/>
    <w:rsid w:val="00C2724D"/>
    <w:rsid w:val="00C27CA9"/>
    <w:rsid w:val="00C317E7"/>
    <w:rsid w:val="00C32CF5"/>
    <w:rsid w:val="00C356D5"/>
    <w:rsid w:val="00C36D0C"/>
    <w:rsid w:val="00C3799C"/>
    <w:rsid w:val="00C40902"/>
    <w:rsid w:val="00C40ECA"/>
    <w:rsid w:val="00C4305E"/>
    <w:rsid w:val="00C43D1E"/>
    <w:rsid w:val="00C44336"/>
    <w:rsid w:val="00C50F7C"/>
    <w:rsid w:val="00C51704"/>
    <w:rsid w:val="00C54E31"/>
    <w:rsid w:val="00C5591F"/>
    <w:rsid w:val="00C57C50"/>
    <w:rsid w:val="00C65B95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D6E9B"/>
    <w:rsid w:val="00CD7722"/>
    <w:rsid w:val="00CF6810"/>
    <w:rsid w:val="00D03B4D"/>
    <w:rsid w:val="00D06117"/>
    <w:rsid w:val="00D0764D"/>
    <w:rsid w:val="00D17AE0"/>
    <w:rsid w:val="00D21FAC"/>
    <w:rsid w:val="00D2785F"/>
    <w:rsid w:val="00D31CC8"/>
    <w:rsid w:val="00D31F61"/>
    <w:rsid w:val="00D321EF"/>
    <w:rsid w:val="00D32678"/>
    <w:rsid w:val="00D521C1"/>
    <w:rsid w:val="00D53AFA"/>
    <w:rsid w:val="00D65DD6"/>
    <w:rsid w:val="00D71F40"/>
    <w:rsid w:val="00D77416"/>
    <w:rsid w:val="00D80FC6"/>
    <w:rsid w:val="00D86BC4"/>
    <w:rsid w:val="00D86CEC"/>
    <w:rsid w:val="00D87D0A"/>
    <w:rsid w:val="00D94917"/>
    <w:rsid w:val="00D976E9"/>
    <w:rsid w:val="00DA073C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00B5"/>
    <w:rsid w:val="00E007C5"/>
    <w:rsid w:val="00E00DBF"/>
    <w:rsid w:val="00E0213F"/>
    <w:rsid w:val="00E033E0"/>
    <w:rsid w:val="00E047AE"/>
    <w:rsid w:val="00E0549C"/>
    <w:rsid w:val="00E1026B"/>
    <w:rsid w:val="00E13CB2"/>
    <w:rsid w:val="00E14882"/>
    <w:rsid w:val="00E20C37"/>
    <w:rsid w:val="00E26E96"/>
    <w:rsid w:val="00E305B1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290F"/>
    <w:rsid w:val="00E73F59"/>
    <w:rsid w:val="00E75971"/>
    <w:rsid w:val="00E8468B"/>
    <w:rsid w:val="00E84CD8"/>
    <w:rsid w:val="00E90B85"/>
    <w:rsid w:val="00E91679"/>
    <w:rsid w:val="00E92452"/>
    <w:rsid w:val="00E92601"/>
    <w:rsid w:val="00E94CC1"/>
    <w:rsid w:val="00E96431"/>
    <w:rsid w:val="00EB051C"/>
    <w:rsid w:val="00EB5C60"/>
    <w:rsid w:val="00EC3039"/>
    <w:rsid w:val="00EC5235"/>
    <w:rsid w:val="00ED0D3A"/>
    <w:rsid w:val="00ED6B03"/>
    <w:rsid w:val="00ED7A5B"/>
    <w:rsid w:val="00EE4E6C"/>
    <w:rsid w:val="00EE63A5"/>
    <w:rsid w:val="00EE6BB0"/>
    <w:rsid w:val="00EF4EFC"/>
    <w:rsid w:val="00F07C92"/>
    <w:rsid w:val="00F138AB"/>
    <w:rsid w:val="00F14B43"/>
    <w:rsid w:val="00F203C7"/>
    <w:rsid w:val="00F215E2"/>
    <w:rsid w:val="00F21E3F"/>
    <w:rsid w:val="00F23571"/>
    <w:rsid w:val="00F31FA5"/>
    <w:rsid w:val="00F342F6"/>
    <w:rsid w:val="00F35189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96D3D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B9A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11D3415-2F4C-4A30-B41F-0C2619A1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9B40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C:\Users\kymalainen\AppData\Roaming\Microsoft\Templates\3gpp_70.dot</Template>
  <TotalTime>24</TotalTime>
  <Pages>4</Pages>
  <Words>659</Words>
  <Characters>3758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Krisztian Kiss r5, Apple</cp:lastModifiedBy>
  <cp:revision>5</cp:revision>
  <cp:lastPrinted>2000-02-29T19:31:00Z</cp:lastPrinted>
  <dcterms:created xsi:type="dcterms:W3CDTF">2024-11-08T07:54:00Z</dcterms:created>
  <dcterms:modified xsi:type="dcterms:W3CDTF">2024-11-08T20:01:00Z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